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6BE" w:rsidRDefault="00B666BE" w:rsidP="007E110B">
      <w:pPr>
        <w:jc w:val="center"/>
        <w:rPr>
          <w:i w:val="0"/>
          <w:sz w:val="32"/>
          <w:szCs w:val="32"/>
          <w:lang w:val="ru-RU"/>
        </w:rPr>
      </w:pPr>
      <w:r w:rsidRPr="007E110B">
        <w:rPr>
          <w:i w:val="0"/>
          <w:sz w:val="32"/>
          <w:szCs w:val="32"/>
          <w:lang w:val="ru-RU"/>
        </w:rPr>
        <w:t>4 класс Биболетова М.З.</w:t>
      </w:r>
    </w:p>
    <w:tbl>
      <w:tblPr>
        <w:tblW w:w="207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2"/>
        <w:gridCol w:w="5562"/>
        <w:gridCol w:w="720"/>
        <w:gridCol w:w="1080"/>
        <w:gridCol w:w="1021"/>
        <w:gridCol w:w="59"/>
        <w:gridCol w:w="2284"/>
        <w:gridCol w:w="360"/>
        <w:gridCol w:w="61"/>
        <w:gridCol w:w="2686"/>
        <w:gridCol w:w="15"/>
        <w:gridCol w:w="61"/>
        <w:gridCol w:w="51"/>
        <w:gridCol w:w="968"/>
        <w:gridCol w:w="5162"/>
        <w:gridCol w:w="61"/>
      </w:tblGrid>
      <w:tr w:rsidR="00B666BE" w:rsidRPr="005552DB" w:rsidTr="005D6FA8">
        <w:trPr>
          <w:gridAfter w:val="4"/>
          <w:wAfter w:w="6242" w:type="dxa"/>
          <w:trHeight w:val="225"/>
        </w:trPr>
        <w:tc>
          <w:tcPr>
            <w:tcW w:w="552" w:type="dxa"/>
            <w:vMerge w:val="restart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№ урока</w:t>
            </w:r>
          </w:p>
        </w:tc>
        <w:tc>
          <w:tcPr>
            <w:tcW w:w="5562" w:type="dxa"/>
            <w:vMerge w:val="restart"/>
            <w:tcBorders>
              <w:left w:val="single" w:sz="4" w:space="0" w:color="auto"/>
            </w:tcBorders>
          </w:tcPr>
          <w:p w:rsidR="00B666BE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Содержание </w:t>
            </w:r>
          </w:p>
          <w:p w:rsidR="00B666BE" w:rsidRPr="00D07344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(разделы, темы)</w:t>
            </w:r>
          </w:p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</w:rPr>
            </w:pPr>
            <w:r w:rsidRPr="005552DB">
              <w:rPr>
                <w:i w:val="0"/>
                <w:lang w:val="ru-RU"/>
              </w:rPr>
              <w:t>Кол-во час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666BE" w:rsidRPr="005552DB" w:rsidRDefault="00B666BE" w:rsidP="009304A9">
            <w:pPr>
              <w:jc w:val="center"/>
              <w:rPr>
                <w:i w:val="0"/>
              </w:rPr>
            </w:pPr>
            <w:r w:rsidRPr="005552DB">
              <w:rPr>
                <w:i w:val="0"/>
                <w:lang w:val="ru-RU"/>
              </w:rPr>
              <w:t>Дата</w:t>
            </w:r>
          </w:p>
        </w:tc>
        <w:tc>
          <w:tcPr>
            <w:tcW w:w="27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2D656A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      Оборудование урока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2D656A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Домашнее задание</w:t>
            </w:r>
          </w:p>
        </w:tc>
      </w:tr>
      <w:tr w:rsidR="00B666BE" w:rsidRPr="005552DB" w:rsidTr="005D6FA8">
        <w:trPr>
          <w:gridAfter w:val="6"/>
          <w:wAfter w:w="6318" w:type="dxa"/>
          <w:trHeight w:val="885"/>
        </w:trPr>
        <w:tc>
          <w:tcPr>
            <w:tcW w:w="552" w:type="dxa"/>
            <w:vMerge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</w:tcBorders>
          </w:tcPr>
          <w:p w:rsidR="00B666BE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6BE" w:rsidRPr="009304A9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9304A9">
              <w:rPr>
                <w:i w:val="0"/>
                <w:lang w:val="ru-RU"/>
              </w:rPr>
              <w:t>По плану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</w:tcPr>
          <w:p w:rsidR="00B666BE" w:rsidRPr="009304A9" w:rsidRDefault="00B666BE" w:rsidP="005552DB">
            <w:pPr>
              <w:jc w:val="center"/>
              <w:rPr>
                <w:i w:val="0"/>
                <w:lang w:val="ru-RU"/>
              </w:rPr>
            </w:pPr>
            <w:r w:rsidRPr="009304A9">
              <w:rPr>
                <w:i w:val="0"/>
                <w:lang w:val="ru-RU"/>
              </w:rPr>
              <w:t>По факту</w:t>
            </w:r>
          </w:p>
        </w:tc>
        <w:tc>
          <w:tcPr>
            <w:tcW w:w="27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5562" w:type="dxa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8"/>
                <w:szCs w:val="28"/>
                <w:lang w:val="ru-RU"/>
              </w:rPr>
            </w:pPr>
            <w:r w:rsidRPr="005552DB">
              <w:rPr>
                <w:b/>
                <w:i w:val="0"/>
                <w:sz w:val="28"/>
                <w:szCs w:val="28"/>
              </w:rPr>
              <w:t xml:space="preserve">1 </w:t>
            </w:r>
            <w:r w:rsidRPr="005552DB">
              <w:rPr>
                <w:b/>
                <w:i w:val="0"/>
                <w:sz w:val="28"/>
                <w:szCs w:val="28"/>
                <w:lang w:val="ru-RU"/>
              </w:rPr>
              <w:t>четверть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5562" w:type="dxa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1: Поговорим о временах года и о погоде.</w:t>
            </w:r>
          </w:p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5562" w:type="dxa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Погода. Времена года.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1.</w:t>
            </w:r>
          </w:p>
        </w:tc>
        <w:tc>
          <w:tcPr>
            <w:tcW w:w="5562" w:type="dxa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Любимые спортивные занятия в разные времена года. Настоящее простое время.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D303D3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Таблица «Времена».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 1 стр. 18; выуч. слова стр. 5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Что вы любите/не любите делать в разные времена года. Безличные предложения.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 2 стр. 18; выуч. слова стр. 7; 9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Погода в разных странах мира.</w:t>
            </w:r>
            <w:r>
              <w:rPr>
                <w:i w:val="0"/>
                <w:lang w:val="ru-RU"/>
              </w:rPr>
              <w:t xml:space="preserve"> Формирование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 3 стр. 18; упр. 13 стр. 9</w:t>
            </w: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Любимое время года. Будущее простое время.</w:t>
            </w:r>
            <w:r>
              <w:rPr>
                <w:i w:val="0"/>
                <w:lang w:val="ru-RU"/>
              </w:rPr>
              <w:t xml:space="preserve"> Формирование навыков устной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 4,5 стр.18 выуч. слова стр.12</w:t>
            </w: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Прогноз погоды предстоящей зимы. </w:t>
            </w:r>
            <w:r w:rsidRPr="00027E95">
              <w:rPr>
                <w:b/>
                <w:i w:val="0"/>
                <w:u w:val="single"/>
                <w:lang w:val="ru-RU"/>
              </w:rPr>
              <w:t>Контроль навыков диалогической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 6 стр.19; повторить правило стр.14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Приглашение одноклассников на пикник.</w:t>
            </w:r>
          </w:p>
          <w:p w:rsidR="00B666BE" w:rsidRPr="00027E95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Формирование навыков письма.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Упр.7 стр.19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Лексико-грамматический тест №1.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повторить слова стр.19</w:t>
            </w: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2: Дом. Квартира.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686" w:type="dxa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57" w:type="dxa"/>
            <w:gridSpan w:val="5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Квартира (комната).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686" w:type="dxa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57" w:type="dxa"/>
            <w:gridSpan w:val="5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Анализ теста. Введение лексики по теме «Мой дом».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Упр.1,2 стр.30; выучить слова стр.20</w:t>
            </w: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9.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Домик Тайни.</w:t>
            </w:r>
            <w:r>
              <w:rPr>
                <w:i w:val="0"/>
                <w:lang w:val="ru-RU"/>
              </w:rPr>
              <w:t xml:space="preserve"> Формирование навыков чтения.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Упр.3,4 стр.30; выучить слова стр.23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10.</w:t>
            </w:r>
          </w:p>
        </w:tc>
        <w:tc>
          <w:tcPr>
            <w:tcW w:w="5562" w:type="dxa"/>
          </w:tcPr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Что находится в вашей комнате. Предлоги.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027E95">
              <w:rPr>
                <w:b/>
                <w:i w:val="0"/>
                <w:u w:val="single"/>
                <w:lang w:val="ru-RU"/>
              </w:rPr>
              <w:t>Контроль</w:t>
            </w:r>
            <w:r>
              <w:rPr>
                <w:b/>
                <w:i w:val="0"/>
                <w:u w:val="single"/>
                <w:lang w:val="ru-RU"/>
              </w:rPr>
              <w:t xml:space="preserve"> навыков чтения</w:t>
            </w:r>
            <w:r w:rsidRPr="00027E95">
              <w:rPr>
                <w:b/>
                <w:i w:val="0"/>
                <w:u w:val="single"/>
                <w:lang w:val="ru-RU"/>
              </w:rPr>
              <w:t>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Таблица. 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Упр.5,6 стр.30-31; выучить слова стр.25-26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11.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Любимая комната в моём доме (квартире).</w:t>
            </w:r>
          </w:p>
          <w:p w:rsidR="00B666BE" w:rsidRPr="00027E95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>
              <w:rPr>
                <w:b/>
                <w:i w:val="0"/>
                <w:u w:val="single"/>
                <w:lang w:val="ru-RU"/>
              </w:rPr>
              <w:t>Контроль навыков монологической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Упр.7 стр.31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Лексико-грамматический тест №2.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слова стр.31</w:t>
            </w:r>
          </w:p>
        </w:tc>
      </w:tr>
      <w:tr w:rsidR="00B666BE" w:rsidRPr="00031170" w:rsidTr="00BD5DCB">
        <w:trPr>
          <w:gridAfter w:val="4"/>
          <w:wAfter w:w="6242" w:type="dxa"/>
          <w:trHeight w:val="402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Анализ теста. </w:t>
            </w:r>
            <w:r w:rsidRPr="00031170">
              <w:rPr>
                <w:b/>
                <w:i w:val="0"/>
                <w:u w:val="single"/>
                <w:lang w:val="ru-RU"/>
              </w:rPr>
              <w:t>Контроль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монолог</w:t>
            </w:r>
          </w:p>
        </w:tc>
      </w:tr>
      <w:tr w:rsidR="00B666BE" w:rsidRPr="00031170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Проект «Предстоящие каникулы в волшебной стране».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031170" w:rsidTr="00BD5DCB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8"/>
                <w:szCs w:val="28"/>
                <w:lang w:val="ru-RU"/>
              </w:rPr>
              <w:t>2</w:t>
            </w:r>
            <w:r w:rsidRPr="00031170">
              <w:rPr>
                <w:b/>
                <w:i w:val="0"/>
                <w:sz w:val="28"/>
                <w:szCs w:val="28"/>
                <w:lang w:val="ru-RU"/>
              </w:rPr>
              <w:t xml:space="preserve"> </w:t>
            </w:r>
            <w:r w:rsidRPr="005552DB">
              <w:rPr>
                <w:b/>
                <w:i w:val="0"/>
                <w:sz w:val="28"/>
                <w:szCs w:val="28"/>
                <w:lang w:val="ru-RU"/>
              </w:rPr>
              <w:t>четверть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031170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BD5DCB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3: Россия. Великобритания.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BD5DCB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Город. Село.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Россия. В городе (селе). Множественное число существительных.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Таблица, графопроектор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 стр.48; выучить слова стр.33-34</w:t>
            </w:r>
          </w:p>
        </w:tc>
      </w:tr>
      <w:tr w:rsidR="00B666BE" w:rsidRPr="002D656A" w:rsidTr="00BD5DCB">
        <w:trPr>
          <w:gridAfter w:val="4"/>
          <w:wAfter w:w="6242" w:type="dxa"/>
          <w:trHeight w:val="779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Великобритания. Формы глагола </w:t>
            </w:r>
            <w:r>
              <w:rPr>
                <w:i w:val="0"/>
                <w:lang w:val="ru-RU"/>
              </w:rPr>
              <w:t>«быть, находиться»</w:t>
            </w:r>
            <w:r w:rsidRPr="005552DB">
              <w:rPr>
                <w:i w:val="0"/>
                <w:lang w:val="ru-RU"/>
              </w:rPr>
              <w:t>в настоящем простом времени.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Графопроектор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Упр.2 стр.48; повторить слова стр.33-34</w:t>
            </w:r>
          </w:p>
          <w:p w:rsidR="00B666BE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2D656A" w:rsidTr="005D6FA8">
        <w:trPr>
          <w:gridAfter w:val="3"/>
          <w:wAfter w:w="6191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Степени сравнения прилагательных.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E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Таблица, компьютер</w:t>
            </w:r>
          </w:p>
        </w:tc>
        <w:tc>
          <w:tcPr>
            <w:tcW w:w="2813" w:type="dxa"/>
            <w:gridSpan w:val="4"/>
            <w:tcBorders>
              <w:righ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Упр.3 стр.48; выучить правило стр.38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Любимый день, месяц, время года.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Формирование навыков  устной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Упр.4 стр.48; выучить правило стр.42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19.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Как можно сделать родной город (село) лучше.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Упр.5 стр.48; повторить правила </w:t>
            </w: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Мой питомец.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3781" w:type="dxa"/>
            <w:gridSpan w:val="5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5162" w:type="dxa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20.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Люди и животные. Степени сравнения прилагательных.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Упр.6 стр.49; повторить правила стр. 38,42,46</w:t>
            </w: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21.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Что животные делают для людей и что люди делают для животных.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Упр.7 стр.49; повторить правила стр. 38,42,46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Лексико-грамматический тест №3.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слова стр. 49</w:t>
            </w: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4. Тема: Рассказываем истории.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3781" w:type="dxa"/>
            <w:gridSpan w:val="5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5162" w:type="dxa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Анализ теста. </w:t>
            </w:r>
            <w:r w:rsidRPr="005552DB">
              <w:rPr>
                <w:i w:val="0"/>
                <w:lang w:val="ru-RU"/>
              </w:rPr>
              <w:t>Прошедшее простое время.</w:t>
            </w:r>
            <w:r>
              <w:rPr>
                <w:i w:val="0"/>
                <w:lang w:val="ru-RU"/>
              </w:rPr>
              <w:t xml:space="preserve"> 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Формирование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Таблица, графопроектор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Упр.1,2 стр.62; выучить правила стр.51-53</w:t>
            </w: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Отработка прошедшего простого времени</w:t>
            </w:r>
            <w:r w:rsidRPr="005552DB">
              <w:rPr>
                <w:i w:val="0"/>
                <w:lang w:val="ru-RU"/>
              </w:rPr>
              <w:t xml:space="preserve">. </w:t>
            </w:r>
          </w:p>
          <w:p w:rsidR="00B666BE" w:rsidRPr="00031170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 w:rsidRPr="00031170">
              <w:rPr>
                <w:b/>
                <w:i w:val="0"/>
                <w:u w:val="single"/>
                <w:lang w:val="ru-RU"/>
              </w:rPr>
              <w:t>Контрольное аудирование.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Упр.3 стр.62; выучить неправ. глаголы стр.55-56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 мире фантазий. Неправильные глаголы.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Формирование навыков чтения.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таблица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Упр.4 стр.62; выучить неправ. глаголы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Вопросительные предложения в прошедшем простом времени.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Упр.5 стр.62; выуч. неправ. глаголы; правило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A90F38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Описание картинок. </w:t>
            </w:r>
            <w:r w:rsidRPr="00031170">
              <w:rPr>
                <w:b/>
                <w:i w:val="0"/>
                <w:u w:val="single"/>
                <w:lang w:val="ru-RU"/>
              </w:rPr>
              <w:t>Контрольное чтение.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Упр.6 стр.63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Лексико-грамматический тест №4.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слова стр. 63</w:t>
            </w:r>
          </w:p>
        </w:tc>
      </w:tr>
      <w:tr w:rsidR="00B666BE" w:rsidRPr="00031170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29.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Анализ теста. Формирование навыков устной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монолог</w:t>
            </w:r>
          </w:p>
        </w:tc>
      </w:tr>
      <w:tr w:rsidR="00B666BE" w:rsidRPr="00031170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30.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031170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 w:rsidRPr="00031170">
              <w:rPr>
                <w:b/>
                <w:i w:val="0"/>
                <w:u w:val="single"/>
                <w:lang w:val="ru-RU"/>
              </w:rPr>
              <w:t>Контрольный монолог «Мой питомец».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диалог</w:t>
            </w:r>
          </w:p>
        </w:tc>
      </w:tr>
      <w:tr w:rsidR="00B666BE" w:rsidRPr="00031170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31.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031170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 w:rsidRPr="00031170">
              <w:rPr>
                <w:b/>
                <w:i w:val="0"/>
                <w:u w:val="single"/>
                <w:lang w:val="ru-RU"/>
              </w:rPr>
              <w:t>Контрольный диалог «Моя станица».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Проект «Лучшая сказка».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8"/>
                <w:szCs w:val="28"/>
                <w:lang w:val="ru-RU"/>
              </w:rPr>
              <w:t>3</w:t>
            </w:r>
            <w:r w:rsidRPr="005552DB">
              <w:rPr>
                <w:b/>
                <w:i w:val="0"/>
                <w:sz w:val="28"/>
                <w:szCs w:val="28"/>
              </w:rPr>
              <w:t xml:space="preserve"> </w:t>
            </w:r>
            <w:r w:rsidRPr="005552DB">
              <w:rPr>
                <w:b/>
                <w:i w:val="0"/>
                <w:sz w:val="28"/>
                <w:szCs w:val="28"/>
                <w:lang w:val="ru-RU"/>
              </w:rPr>
              <w:t>четверть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  <w:vMerge w:val="restart"/>
            <w:tcBorders>
              <w:top w:val="nil"/>
            </w:tcBorders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5. Тема: Проводим время с семьёй.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  <w:vMerge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2D656A" w:rsidTr="00BD5DCB">
        <w:trPr>
          <w:gridAfter w:val="4"/>
          <w:wAfter w:w="6242" w:type="dxa"/>
          <w:trHeight w:val="972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Ведение лексики по теме «</w:t>
            </w:r>
            <w:r w:rsidRPr="005552DB">
              <w:rPr>
                <w:i w:val="0"/>
                <w:lang w:val="ru-RU"/>
              </w:rPr>
              <w:t>Семья</w:t>
            </w:r>
            <w:r>
              <w:rPr>
                <w:i w:val="0"/>
                <w:lang w:val="ru-RU"/>
              </w:rPr>
              <w:t>»</w:t>
            </w:r>
            <w:r w:rsidRPr="005552DB">
              <w:rPr>
                <w:i w:val="0"/>
                <w:lang w:val="ru-RU"/>
              </w:rPr>
              <w:t>. Повелительные предложения.</w:t>
            </w: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 стр.82; выучить слова стр.65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Краткие отрицательные формы.</w:t>
            </w:r>
            <w:r>
              <w:rPr>
                <w:i w:val="0"/>
                <w:lang w:val="ru-RU"/>
              </w:rPr>
              <w:t xml:space="preserve"> Формирование навыков устной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Графопроектор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Упр.2 стр.82; повторить неправ. глаголы стр. 63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Любимые занятия по выходным.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Формировании е навыков чтения.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Упр.3 стр.82; упр.11 стр.68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Домашние обязанности членов семьи.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Формирование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284" w:type="dxa"/>
            <w:tcBorders>
              <w:right w:val="nil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6BE" w:rsidRDefault="00B666BE">
            <w:pPr>
              <w:spacing w:after="0" w:line="240" w:lineRule="auto"/>
              <w:rPr>
                <w:i w:val="0"/>
                <w:lang w:val="ru-RU"/>
              </w:rPr>
            </w:pPr>
          </w:p>
          <w:p w:rsidR="00B666BE" w:rsidRPr="005D6FA8" w:rsidRDefault="00B666BE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6BE" w:rsidRDefault="00B666BE" w:rsidP="005D6FA8">
            <w:pPr>
              <w:spacing w:after="0" w:line="240" w:lineRule="auto"/>
              <w:ind w:left="12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Упр.6  стр.82; упр.16(6) </w:t>
            </w:r>
            <w:r>
              <w:rPr>
                <w:i w:val="0"/>
                <w:lang w:val="ru-RU"/>
              </w:rPr>
              <w:t xml:space="preserve">   </w:t>
            </w:r>
          </w:p>
          <w:p w:rsidR="00B666BE" w:rsidRPr="005D6FA8" w:rsidRDefault="00B666BE" w:rsidP="005D6FA8">
            <w:pPr>
              <w:ind w:left="592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стр.70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Мои домашние обязанности.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Упр.7  стр.82; упр.16 стр.70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Помощь по дому.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Упр.5  стр.82; упр.29 стр.75</w:t>
            </w: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Правила речевого этикета.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3781" w:type="dxa"/>
            <w:gridSpan w:val="5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5162" w:type="dxa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39.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Разговор по телефону.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Упр.9 стр.83; упр.34 стр.76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40.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Как сообщить время.</w:t>
            </w:r>
            <w:r>
              <w:rPr>
                <w:i w:val="0"/>
                <w:lang w:val="ru-RU"/>
              </w:rPr>
              <w:t xml:space="preserve"> Формирование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Упр.10 стр.83; упр.42стр.79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41.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Беседа за столом. Наречия.</w:t>
            </w:r>
            <w:r>
              <w:rPr>
                <w:i w:val="0"/>
                <w:lang w:val="ru-RU"/>
              </w:rPr>
              <w:t xml:space="preserve"> </w:t>
            </w:r>
            <w:r w:rsidRPr="00AF3071">
              <w:rPr>
                <w:b/>
                <w:i w:val="0"/>
                <w:u w:val="single"/>
                <w:lang w:val="ru-RU"/>
              </w:rPr>
              <w:t>Контроль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Упр.8 стр.83; упр.50 стр.81; стр.84 (слова)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Повторение предлогов, местоимений.</w:t>
            </w:r>
            <w:r>
              <w:rPr>
                <w:i w:val="0"/>
                <w:lang w:val="ru-RU"/>
              </w:rPr>
              <w:t xml:space="preserve"> Формирование навыков письма.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Упр.11 стр.84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AF3071" w:rsidRDefault="00B666BE" w:rsidP="005552DB">
            <w:pPr>
              <w:spacing w:after="0" w:line="240" w:lineRule="auto"/>
              <w:rPr>
                <w:b/>
                <w:i w:val="0"/>
                <w:lang w:val="ru-RU"/>
              </w:rPr>
            </w:pPr>
            <w:r w:rsidRPr="00AF3071">
              <w:rPr>
                <w:b/>
                <w:i w:val="0"/>
                <w:lang w:val="ru-RU"/>
              </w:rPr>
              <w:t>Лексико-грамматический тест №5.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слова стр. 84</w:t>
            </w:r>
          </w:p>
        </w:tc>
      </w:tr>
      <w:tr w:rsidR="00B666BE" w:rsidRPr="005552DB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6. Тема: Покупки. Одежда.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Анализ теста.  Введение лексики по теме «</w:t>
            </w:r>
            <w:r w:rsidRPr="005552DB">
              <w:rPr>
                <w:i w:val="0"/>
                <w:lang w:val="ru-RU"/>
              </w:rPr>
              <w:t>В магазине</w:t>
            </w:r>
            <w:r>
              <w:rPr>
                <w:i w:val="0"/>
                <w:lang w:val="ru-RU"/>
              </w:rPr>
              <w:t>»</w:t>
            </w:r>
            <w:r w:rsidRPr="005552DB">
              <w:rPr>
                <w:i w:val="0"/>
                <w:lang w:val="ru-RU"/>
              </w:rPr>
              <w:t>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Упр.1,3 стр.96; Выучить слова стр. 85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Существительные множественного числа.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Формирование навыков чтения.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Упр.2 стр.96; упр.11 стр.88</w:t>
            </w:r>
          </w:p>
        </w:tc>
      </w:tr>
      <w:tr w:rsidR="00B666BE" w:rsidRPr="00AF3071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Как одеваться в разную погоду.</w:t>
            </w:r>
            <w:r>
              <w:rPr>
                <w:i w:val="0"/>
                <w:lang w:val="ru-RU"/>
              </w:rPr>
              <w:t xml:space="preserve"> </w:t>
            </w:r>
            <w:r w:rsidRPr="00AF3071">
              <w:rPr>
                <w:b/>
                <w:i w:val="0"/>
                <w:u w:val="single"/>
                <w:lang w:val="ru-RU"/>
              </w:rPr>
              <w:t>Контроль навыков чтения.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Упр.4,5 стр.97</w:t>
            </w:r>
          </w:p>
        </w:tc>
      </w:tr>
      <w:tr w:rsidR="00B666BE" w:rsidRPr="00AF3071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Как следует одеваться в разных ситуациях/в разные времена года.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Упр.6 стр.97; упр.20 стр.91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Покупки. Продукты.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D07344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 магазине продуктов</w:t>
            </w:r>
            <w:r>
              <w:rPr>
                <w:i w:val="0"/>
                <w:lang w:val="ru-RU"/>
              </w:rPr>
              <w:t xml:space="preserve">. </w:t>
            </w:r>
            <w:r w:rsidRPr="00AF3071">
              <w:rPr>
                <w:b/>
                <w:i w:val="0"/>
                <w:u w:val="single"/>
                <w:lang w:val="ru-RU"/>
              </w:rPr>
              <w:t>Контроль навыков монологической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Упр.7 стр.97; Выучить слова стр. 93</w:t>
            </w:r>
          </w:p>
        </w:tc>
      </w:tr>
      <w:tr w:rsidR="00B666BE" w:rsidRPr="00AF3071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49.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AF3071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AF3071">
              <w:rPr>
                <w:i w:val="0"/>
                <w:lang w:val="ru-RU"/>
              </w:rPr>
              <w:t>Формирование навыков письма</w:t>
            </w:r>
            <w:r>
              <w:rPr>
                <w:i w:val="0"/>
                <w:lang w:val="ru-RU"/>
              </w:rPr>
              <w:t>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Упр.8 стр.97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50.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Лексико-грамматический тест №6.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слова стр. 98</w:t>
            </w:r>
          </w:p>
        </w:tc>
      </w:tr>
      <w:tr w:rsidR="00B666BE" w:rsidRPr="00AF3071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51.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>
              <w:rPr>
                <w:i w:val="0"/>
                <w:lang w:val="ru-RU"/>
              </w:rPr>
              <w:t xml:space="preserve">Анализ теста. </w:t>
            </w:r>
            <w:r w:rsidRPr="00AF3071">
              <w:rPr>
                <w:b/>
                <w:i w:val="0"/>
                <w:u w:val="single"/>
                <w:lang w:val="ru-RU"/>
              </w:rPr>
              <w:t>Контроль навыков диалогической речи.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проект</w:t>
            </w:r>
          </w:p>
        </w:tc>
      </w:tr>
      <w:tr w:rsidR="00B666BE" w:rsidRPr="00AF3071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Проект «Журнал мод для телезвёзд».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AF3071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8"/>
                <w:szCs w:val="28"/>
                <w:lang w:val="ru-RU"/>
              </w:rPr>
              <w:t>4</w:t>
            </w:r>
            <w:r w:rsidRPr="00AF3071">
              <w:rPr>
                <w:b/>
                <w:i w:val="0"/>
                <w:sz w:val="28"/>
                <w:szCs w:val="28"/>
                <w:lang w:val="ru-RU"/>
              </w:rPr>
              <w:t xml:space="preserve"> </w:t>
            </w:r>
            <w:r w:rsidRPr="005552DB">
              <w:rPr>
                <w:b/>
                <w:i w:val="0"/>
                <w:sz w:val="28"/>
                <w:szCs w:val="28"/>
                <w:lang w:val="ru-RU"/>
              </w:rPr>
              <w:t>четверть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AF3071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AF3071" w:rsidTr="005D6FA8">
        <w:trPr>
          <w:gridAfter w:val="1"/>
          <w:wAfter w:w="61" w:type="dxa"/>
        </w:trPr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</w:rPr>
              <w:t>Unit</w:t>
            </w:r>
            <w:r w:rsidRPr="005552DB">
              <w:rPr>
                <w:b/>
                <w:i w:val="0"/>
                <w:sz w:val="24"/>
                <w:szCs w:val="24"/>
                <w:lang w:val="ru-RU"/>
              </w:rPr>
              <w:t xml:space="preserve"> 7. Тема: Школа.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AF3071" w:rsidRDefault="00B666BE">
            <w:pPr>
              <w:spacing w:after="0" w:line="240" w:lineRule="auto"/>
            </w:pPr>
          </w:p>
        </w:tc>
        <w:tc>
          <w:tcPr>
            <w:tcW w:w="6242" w:type="dxa"/>
            <w:gridSpan w:val="4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Школьные занятия. Кабинет английского языка.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Упр.1,2 стр.115; выучить слова упр.3 стр. 101 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Любимое занятие на уроке и на перемене.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Упр.3,4 стр.115</w:t>
            </w:r>
          </w:p>
        </w:tc>
      </w:tr>
      <w:tr w:rsidR="00B666BE" w:rsidRPr="002D656A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Предметы, которыми мы пользуемся на уроках.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Упр.6,7 стр.115; выучить слова упр.17 стр.103</w:t>
            </w:r>
          </w:p>
        </w:tc>
      </w:tr>
      <w:tr w:rsidR="00B666BE" w:rsidRPr="00D07344" w:rsidTr="005D6FA8">
        <w:trPr>
          <w:gridAfter w:val="5"/>
          <w:wAfter w:w="6303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Любимый учебный предмет.</w:t>
            </w:r>
            <w:r>
              <w:rPr>
                <w:i w:val="0"/>
                <w:lang w:val="ru-RU"/>
              </w:rPr>
              <w:t xml:space="preserve"> Формирование навыков устной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1" w:type="dxa"/>
            <w:gridSpan w:val="2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Упр.8 стр.116; выучить слова стр.106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      </w:t>
            </w:r>
            <w:r w:rsidRPr="005552DB">
              <w:rPr>
                <w:i w:val="0"/>
                <w:lang w:val="ru-RU"/>
              </w:rPr>
              <w:t>57.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427E15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Указательные местоимения</w:t>
            </w:r>
            <w:r>
              <w:rPr>
                <w:i w:val="0"/>
                <w:lang w:val="ru-RU"/>
              </w:rPr>
              <w:t>. Формирование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Упр.9,10 стр.116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Расписание уроков.</w:t>
            </w:r>
            <w:r>
              <w:rPr>
                <w:i w:val="0"/>
                <w:lang w:val="ru-RU"/>
              </w:rPr>
              <w:t xml:space="preserve"> Формирование навыков чтения.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Упр.11,13 стр.116-117;</w:t>
            </w:r>
            <w:r>
              <w:rPr>
                <w:i w:val="0"/>
                <w:lang w:val="ru-RU"/>
              </w:rPr>
              <w:t xml:space="preserve"> упр.38</w:t>
            </w:r>
            <w:r w:rsidRPr="005552DB">
              <w:rPr>
                <w:i w:val="0"/>
                <w:lang w:val="ru-RU"/>
              </w:rPr>
              <w:t>стр.109-110</w:t>
            </w:r>
          </w:p>
        </w:tc>
      </w:tr>
      <w:tr w:rsidR="00B666BE" w:rsidRPr="005552DB" w:rsidTr="005D6FA8">
        <w:tc>
          <w:tcPr>
            <w:tcW w:w="6114" w:type="dxa"/>
            <w:gridSpan w:val="2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b/>
                <w:i w:val="0"/>
                <w:sz w:val="24"/>
                <w:szCs w:val="24"/>
                <w:lang w:val="ru-RU"/>
              </w:rPr>
              <w:t>Тема: Читаем с удовольствием.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lang w:val="ru-RU"/>
              </w:rPr>
            </w:pPr>
            <w:r w:rsidRPr="005552DB">
              <w:rPr>
                <w:b/>
                <w:i w:val="0"/>
                <w:lang w:val="ru-RU"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b/>
                <w:i w:val="0"/>
                <w:lang w:val="ru-RU"/>
              </w:rPr>
            </w:pPr>
          </w:p>
        </w:tc>
        <w:tc>
          <w:tcPr>
            <w:tcW w:w="2644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</w:tcPr>
          <w:p w:rsidR="00B666BE" w:rsidRPr="005552DB" w:rsidRDefault="00B666BE">
            <w:pPr>
              <w:spacing w:after="0" w:line="240" w:lineRule="auto"/>
            </w:pPr>
          </w:p>
        </w:tc>
        <w:tc>
          <w:tcPr>
            <w:tcW w:w="6303" w:type="dxa"/>
            <w:gridSpan w:val="5"/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59.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Заполнение анкеты для участия в детском международном конкурсе.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Упр.12 стр.116; упр.42 стр.110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60.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 xml:space="preserve">Чтение сказки </w:t>
            </w:r>
            <w:r>
              <w:rPr>
                <w:i w:val="0"/>
                <w:lang w:val="ru-RU"/>
              </w:rPr>
              <w:t xml:space="preserve">с полным пониманием. </w:t>
            </w:r>
            <w:r w:rsidRPr="00427E15">
              <w:rPr>
                <w:b/>
                <w:i w:val="0"/>
                <w:u w:val="single"/>
                <w:lang w:val="ru-RU"/>
              </w:rPr>
              <w:t>Контроль навыков чтения 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Упр.14 стр.117</w:t>
            </w:r>
          </w:p>
        </w:tc>
      </w:tr>
      <w:tr w:rsidR="00B666BE" w:rsidRPr="00427E15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61.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Подготовка к контрольной работе. </w:t>
            </w:r>
            <w:r w:rsidRPr="00427E15">
              <w:rPr>
                <w:b/>
                <w:i w:val="0"/>
                <w:u w:val="single"/>
                <w:lang w:val="ru-RU"/>
              </w:rPr>
              <w:t>Контроль навыков аудирования.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диск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Выучить слова стр.117</w:t>
            </w:r>
          </w:p>
        </w:tc>
      </w:tr>
      <w:tr w:rsidR="00B666BE" w:rsidRPr="00427E15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62.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Рассказ о своём друге.</w:t>
            </w:r>
            <w:r>
              <w:rPr>
                <w:i w:val="0"/>
                <w:lang w:val="ru-RU"/>
              </w:rPr>
              <w:t xml:space="preserve"> Формирование навыков устной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Повторить слова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63.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Лексико-грамматический тест №7.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Повторить слова</w:t>
            </w:r>
            <w:r>
              <w:rPr>
                <w:i w:val="0"/>
                <w:lang w:val="ru-RU"/>
              </w:rPr>
              <w:t>, правила</w:t>
            </w:r>
          </w:p>
        </w:tc>
      </w:tr>
      <w:tr w:rsidR="00B666BE" w:rsidRPr="00427E15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64.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Анализ теста. </w:t>
            </w:r>
            <w:r w:rsidRPr="005552DB">
              <w:rPr>
                <w:i w:val="0"/>
                <w:lang w:val="ru-RU"/>
              </w:rPr>
              <w:t xml:space="preserve">Проверочная работа №4 </w:t>
            </w: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Повторить слова о школе.</w:t>
            </w:r>
          </w:p>
        </w:tc>
      </w:tr>
      <w:tr w:rsidR="00B666BE" w:rsidRPr="00427E15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65.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 xml:space="preserve">Отработка лексики. </w:t>
            </w:r>
            <w:r w:rsidRPr="00427E15">
              <w:rPr>
                <w:b/>
                <w:i w:val="0"/>
                <w:u w:val="single"/>
                <w:lang w:val="ru-RU"/>
              </w:rPr>
              <w:t xml:space="preserve">Контроль навыков монологической речи </w:t>
            </w:r>
            <w:r>
              <w:rPr>
                <w:i w:val="0"/>
                <w:lang w:val="ru-RU"/>
              </w:rPr>
              <w:t>« Моя школа»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Повторять слова</w:t>
            </w:r>
          </w:p>
        </w:tc>
      </w:tr>
      <w:tr w:rsidR="00B666BE" w:rsidRPr="00427E15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66.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Отработка слов и выражений по теме «Школа»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Повторять выражения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67.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427E15" w:rsidRDefault="00B666BE" w:rsidP="005552DB">
            <w:pPr>
              <w:spacing w:after="0" w:line="240" w:lineRule="auto"/>
              <w:rPr>
                <w:b/>
                <w:i w:val="0"/>
                <w:u w:val="single"/>
                <w:lang w:val="ru-RU"/>
              </w:rPr>
            </w:pPr>
            <w:r w:rsidRPr="00427E15">
              <w:rPr>
                <w:b/>
                <w:i w:val="0"/>
                <w:u w:val="single"/>
                <w:lang w:val="ru-RU"/>
              </w:rPr>
              <w:t>Контроль навыков диалогической речи.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Подготовить проект</w:t>
            </w:r>
          </w:p>
        </w:tc>
      </w:tr>
      <w:tr w:rsidR="00B666BE" w:rsidRPr="005552DB" w:rsidTr="005D6FA8">
        <w:trPr>
          <w:gridAfter w:val="4"/>
          <w:wAfter w:w="6242" w:type="dxa"/>
        </w:trPr>
        <w:tc>
          <w:tcPr>
            <w:tcW w:w="55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68.</w:t>
            </w:r>
          </w:p>
        </w:tc>
        <w:tc>
          <w:tcPr>
            <w:tcW w:w="5562" w:type="dxa"/>
          </w:tcPr>
          <w:p w:rsidR="00B666BE" w:rsidRPr="005552DB" w:rsidRDefault="00B666BE" w:rsidP="005552DB">
            <w:pPr>
              <w:spacing w:after="0" w:line="240" w:lineRule="auto"/>
              <w:jc w:val="center"/>
              <w:rPr>
                <w:i w:val="0"/>
                <w:lang w:val="ru-RU"/>
              </w:rPr>
            </w:pPr>
          </w:p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Проект  «Диплом начальной школы».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  <w:r w:rsidRPr="005552DB">
              <w:rPr>
                <w:i w:val="0"/>
                <w:lang w:val="ru-RU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B666BE" w:rsidRPr="005552DB" w:rsidRDefault="00B666BE" w:rsidP="009304A9">
            <w:pPr>
              <w:spacing w:after="0" w:line="240" w:lineRule="auto"/>
              <w:rPr>
                <w:i w:val="0"/>
                <w:lang w:val="ru-RU"/>
              </w:rPr>
            </w:pPr>
          </w:p>
        </w:tc>
        <w:tc>
          <w:tcPr>
            <w:tcW w:w="2705" w:type="dxa"/>
            <w:gridSpan w:val="3"/>
            <w:tcBorders>
              <w:right w:val="single" w:sz="4" w:space="0" w:color="auto"/>
            </w:tcBorders>
          </w:tcPr>
          <w:p w:rsidR="00B666BE" w:rsidRPr="005552DB" w:rsidRDefault="00B666BE" w:rsidP="005552DB">
            <w:pPr>
              <w:spacing w:after="0" w:line="240" w:lineRule="auto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Компьютер, мультпроектор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</w:tcBorders>
          </w:tcPr>
          <w:p w:rsidR="00B666BE" w:rsidRPr="005552DB" w:rsidRDefault="00B666BE" w:rsidP="008A2EC4">
            <w:pPr>
              <w:spacing w:after="0" w:line="240" w:lineRule="auto"/>
              <w:rPr>
                <w:i w:val="0"/>
                <w:lang w:val="ru-RU"/>
              </w:rPr>
            </w:pPr>
          </w:p>
        </w:tc>
      </w:tr>
    </w:tbl>
    <w:p w:rsidR="00B666BE" w:rsidRPr="00DE40A0" w:rsidRDefault="00B666BE" w:rsidP="00DE40A0">
      <w:pPr>
        <w:jc w:val="center"/>
        <w:rPr>
          <w:i w:val="0"/>
          <w:sz w:val="24"/>
          <w:szCs w:val="24"/>
          <w:lang w:val="ru-RU"/>
        </w:rPr>
      </w:pPr>
    </w:p>
    <w:sectPr w:rsidR="00B666BE" w:rsidRPr="00DE40A0" w:rsidSect="002D656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10B"/>
    <w:rsid w:val="00003235"/>
    <w:rsid w:val="000252BA"/>
    <w:rsid w:val="00027E95"/>
    <w:rsid w:val="00031170"/>
    <w:rsid w:val="0005261C"/>
    <w:rsid w:val="00070C63"/>
    <w:rsid w:val="000B6A0C"/>
    <w:rsid w:val="000E70DA"/>
    <w:rsid w:val="00164528"/>
    <w:rsid w:val="00165F89"/>
    <w:rsid w:val="00181604"/>
    <w:rsid w:val="001B2543"/>
    <w:rsid w:val="001E6DFD"/>
    <w:rsid w:val="002B2BD8"/>
    <w:rsid w:val="002D48C7"/>
    <w:rsid w:val="002D656A"/>
    <w:rsid w:val="00427E15"/>
    <w:rsid w:val="004557D6"/>
    <w:rsid w:val="00474C25"/>
    <w:rsid w:val="00485D12"/>
    <w:rsid w:val="004A6632"/>
    <w:rsid w:val="00521D41"/>
    <w:rsid w:val="005552DB"/>
    <w:rsid w:val="00583577"/>
    <w:rsid w:val="00585273"/>
    <w:rsid w:val="005D6FA8"/>
    <w:rsid w:val="007700A3"/>
    <w:rsid w:val="00796288"/>
    <w:rsid w:val="007D7E3C"/>
    <w:rsid w:val="007E110B"/>
    <w:rsid w:val="007E2112"/>
    <w:rsid w:val="007F2098"/>
    <w:rsid w:val="007F240B"/>
    <w:rsid w:val="00893AF4"/>
    <w:rsid w:val="008A2EC4"/>
    <w:rsid w:val="008D7846"/>
    <w:rsid w:val="009304A9"/>
    <w:rsid w:val="00962D6F"/>
    <w:rsid w:val="009C43D5"/>
    <w:rsid w:val="009C7870"/>
    <w:rsid w:val="00A90F38"/>
    <w:rsid w:val="00AB10FE"/>
    <w:rsid w:val="00AB7198"/>
    <w:rsid w:val="00AB7FC9"/>
    <w:rsid w:val="00AF3071"/>
    <w:rsid w:val="00B17A99"/>
    <w:rsid w:val="00B25C44"/>
    <w:rsid w:val="00B40320"/>
    <w:rsid w:val="00B666BE"/>
    <w:rsid w:val="00BD5DCB"/>
    <w:rsid w:val="00BE2203"/>
    <w:rsid w:val="00C05569"/>
    <w:rsid w:val="00C74841"/>
    <w:rsid w:val="00C82AEE"/>
    <w:rsid w:val="00CB4F77"/>
    <w:rsid w:val="00CD0264"/>
    <w:rsid w:val="00D07344"/>
    <w:rsid w:val="00D1128C"/>
    <w:rsid w:val="00D303D3"/>
    <w:rsid w:val="00D62EA6"/>
    <w:rsid w:val="00D97DB4"/>
    <w:rsid w:val="00DC5EE0"/>
    <w:rsid w:val="00DE40A0"/>
    <w:rsid w:val="00E276FE"/>
    <w:rsid w:val="00E633B6"/>
    <w:rsid w:val="00E9062D"/>
    <w:rsid w:val="00EB3DFA"/>
    <w:rsid w:val="00F17C79"/>
    <w:rsid w:val="00F404DE"/>
    <w:rsid w:val="00FA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1128C"/>
    <w:pPr>
      <w:spacing w:after="200" w:line="288" w:lineRule="auto"/>
    </w:pPr>
    <w:rPr>
      <w:i/>
      <w:iCs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128C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128C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1128C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1128C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1128C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1128C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1128C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1128C"/>
    <w:pPr>
      <w:spacing w:before="200" w:after="100" w:line="240" w:lineRule="auto"/>
      <w:contextualSpacing/>
      <w:outlineLvl w:val="7"/>
    </w:pPr>
    <w:rPr>
      <w:rFonts w:ascii="Cambria" w:eastAsia="Times New Roman" w:hAnsi="Cambria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1128C"/>
    <w:pPr>
      <w:spacing w:before="200" w:after="100" w:line="240" w:lineRule="auto"/>
      <w:contextualSpacing/>
      <w:outlineLvl w:val="8"/>
    </w:pPr>
    <w:rPr>
      <w:rFonts w:ascii="Cambria" w:eastAsia="Times New Roman" w:hAnsi="Cambria"/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128C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1128C"/>
    <w:rPr>
      <w:rFonts w:ascii="Cambria" w:hAnsi="Cambria" w:cs="Times New Roman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1128C"/>
    <w:rPr>
      <w:rFonts w:ascii="Cambria" w:hAnsi="Cambria" w:cs="Times New Roman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128C"/>
    <w:rPr>
      <w:rFonts w:ascii="Cambria" w:hAnsi="Cambria" w:cs="Times New Roman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1128C"/>
    <w:rPr>
      <w:rFonts w:ascii="Cambria" w:hAnsi="Cambria" w:cs="Times New Roman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1128C"/>
    <w:rPr>
      <w:rFonts w:ascii="Cambria" w:hAnsi="Cambria" w:cs="Times New Roman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1128C"/>
    <w:rPr>
      <w:rFonts w:ascii="Cambria" w:hAnsi="Cambria" w:cs="Times New Roman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1128C"/>
    <w:rPr>
      <w:rFonts w:ascii="Cambria" w:hAnsi="Cambria" w:cs="Times New Roman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1128C"/>
    <w:rPr>
      <w:rFonts w:ascii="Cambria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D1128C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D1128C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D1128C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128C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/>
      <w:color w:val="62242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1128C"/>
    <w:rPr>
      <w:rFonts w:ascii="Cambria" w:hAnsi="Cambria" w:cs="Times New Roman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D1128C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D1128C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D1128C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D1128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D1128C"/>
    <w:rPr>
      <w:i w:val="0"/>
      <w:iCs w:val="0"/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D1128C"/>
    <w:rPr>
      <w:rFonts w:cs="Times New Roman"/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128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1128C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D1128C"/>
    <w:rPr>
      <w:rFonts w:ascii="Cambria" w:hAnsi="Cambria" w:cs="Times New Roman"/>
      <w:i/>
      <w:color w:val="C0504D"/>
    </w:rPr>
  </w:style>
  <w:style w:type="character" w:styleId="IntenseEmphasis">
    <w:name w:val="Intense Emphasis"/>
    <w:basedOn w:val="DefaultParagraphFont"/>
    <w:uiPriority w:val="99"/>
    <w:qFormat/>
    <w:rsid w:val="00D1128C"/>
    <w:rPr>
      <w:rFonts w:ascii="Cambria" w:hAnsi="Cambria" w:cs="Times New Roman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D1128C"/>
    <w:rPr>
      <w:rFonts w:cs="Times New Roman"/>
      <w:i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D1128C"/>
    <w:rPr>
      <w:rFonts w:cs="Times New Roman"/>
      <w:b/>
      <w:i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D1128C"/>
    <w:rPr>
      <w:rFonts w:ascii="Cambria" w:hAnsi="Cambria" w:cs="Times New Roman"/>
      <w:b/>
      <w:i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D1128C"/>
    <w:pPr>
      <w:outlineLvl w:val="9"/>
    </w:pPr>
  </w:style>
  <w:style w:type="table" w:styleId="TableGrid">
    <w:name w:val="Table Grid"/>
    <w:basedOn w:val="TableNormal"/>
    <w:uiPriority w:val="99"/>
    <w:rsid w:val="000B6A0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484</TotalTime>
  <Pages>6</Pages>
  <Words>1107</Words>
  <Characters>6313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10</cp:revision>
  <dcterms:created xsi:type="dcterms:W3CDTF">2010-06-02T09:23:00Z</dcterms:created>
  <dcterms:modified xsi:type="dcterms:W3CDTF">2010-09-06T16:23:00Z</dcterms:modified>
</cp:coreProperties>
</file>